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3F45C" w14:textId="77777777" w:rsidR="000C6AE4" w:rsidRDefault="000C6AE4" w:rsidP="000C6AE4">
      <w:pPr>
        <w:pStyle w:val="NoSpacing"/>
      </w:pPr>
      <w:r>
        <w:rPr>
          <w:u w:val="single"/>
        </w:rPr>
        <w:t>John MILNER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48A25832" w14:textId="77777777" w:rsidR="000C6AE4" w:rsidRDefault="000C6AE4" w:rsidP="000C6AE4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14:paraId="171E49C9" w14:textId="77777777" w:rsidR="000C6AE4" w:rsidRDefault="000C6AE4" w:rsidP="000C6AE4">
      <w:pPr>
        <w:pStyle w:val="NoSpacing"/>
      </w:pPr>
    </w:p>
    <w:p w14:paraId="000172C6" w14:textId="77777777" w:rsidR="000C6AE4" w:rsidRDefault="000C6AE4" w:rsidP="000C6AE4">
      <w:pPr>
        <w:pStyle w:val="NoSpacing"/>
      </w:pPr>
    </w:p>
    <w:p w14:paraId="529CC5BC" w14:textId="52DA0B65" w:rsidR="000C6AE4" w:rsidRDefault="000C6AE4" w:rsidP="000C6AE4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</w:t>
      </w:r>
      <w:bookmarkStart w:id="0" w:name="_GoBack"/>
      <w:bookmarkEnd w:id="0"/>
      <w:r>
        <w:t>towards the £100 loaned by the city to Henry VI.</w:t>
      </w:r>
    </w:p>
    <w:p w14:paraId="635A92CA" w14:textId="77777777" w:rsidR="000C6AE4" w:rsidRDefault="000C6AE4" w:rsidP="000C6AE4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24BE40C0" w14:textId="77777777" w:rsidR="000C6AE4" w:rsidRDefault="000C6AE4" w:rsidP="000C6AE4">
      <w:pPr>
        <w:pStyle w:val="NoSpacing"/>
      </w:pPr>
    </w:p>
    <w:p w14:paraId="31C6D8C6" w14:textId="77777777" w:rsidR="000C6AE4" w:rsidRDefault="000C6AE4" w:rsidP="000C6AE4">
      <w:pPr>
        <w:pStyle w:val="NoSpacing"/>
      </w:pPr>
    </w:p>
    <w:p w14:paraId="3476E14C" w14:textId="77777777" w:rsidR="000C6AE4" w:rsidRDefault="000C6AE4" w:rsidP="000C6AE4">
      <w:pPr>
        <w:pStyle w:val="NoSpacing"/>
      </w:pPr>
      <w:r>
        <w:t>30 January 2018</w:t>
      </w:r>
    </w:p>
    <w:p w14:paraId="0CC721DB" w14:textId="093260C7" w:rsidR="006B2F86" w:rsidRPr="000C6AE4" w:rsidRDefault="000C6AE4" w:rsidP="00E71FC3">
      <w:pPr>
        <w:pStyle w:val="NoSpacing"/>
      </w:pPr>
    </w:p>
    <w:sectPr w:rsidR="006B2F86" w:rsidRPr="000C6A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D968E" w14:textId="77777777" w:rsidR="000C6AE4" w:rsidRDefault="000C6AE4" w:rsidP="00E71FC3">
      <w:pPr>
        <w:spacing w:after="0" w:line="240" w:lineRule="auto"/>
      </w:pPr>
      <w:r>
        <w:separator/>
      </w:r>
    </w:p>
  </w:endnote>
  <w:endnote w:type="continuationSeparator" w:id="0">
    <w:p w14:paraId="73B9911F" w14:textId="77777777" w:rsidR="000C6AE4" w:rsidRDefault="000C6A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0E5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6E6DA" w14:textId="77777777" w:rsidR="000C6AE4" w:rsidRDefault="000C6AE4" w:rsidP="00E71FC3">
      <w:pPr>
        <w:spacing w:after="0" w:line="240" w:lineRule="auto"/>
      </w:pPr>
      <w:r>
        <w:separator/>
      </w:r>
    </w:p>
  </w:footnote>
  <w:footnote w:type="continuationSeparator" w:id="0">
    <w:p w14:paraId="07B8585B" w14:textId="77777777" w:rsidR="000C6AE4" w:rsidRDefault="000C6A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AE4"/>
    <w:rsid w:val="000C6AE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CF74B"/>
  <w15:chartTrackingRefBased/>
  <w15:docId w15:val="{7208B994-E8DE-4459-917C-DD6B1238D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9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2018-01-30T08:40:00Z</dcterms:created>
  <dcterms:modified xsi:type="dcterms:W3CDTF">2018-01-30T08:41:00Z</dcterms:modified>
</cp:coreProperties>
</file>